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DCD" w:rsidRDefault="005F4DCD" w:rsidP="005F4DCD">
      <w:pPr>
        <w:pStyle w:val="NoSpacing"/>
      </w:pPr>
      <w:r>
        <w:rPr>
          <w:u w:val="single"/>
        </w:rPr>
        <w:t>Katherine FEN</w:t>
      </w:r>
      <w:r>
        <w:t xml:space="preserve">      (d.1457-8)</w:t>
      </w:r>
    </w:p>
    <w:p w:rsidR="005F4DCD" w:rsidRDefault="002B2DB3" w:rsidP="005F4DCD">
      <w:pPr>
        <w:pStyle w:val="NoSpacing"/>
      </w:pPr>
      <w:r>
        <w:t xml:space="preserve">of </w:t>
      </w:r>
      <w:proofErr w:type="spellStart"/>
      <w:r>
        <w:t>Glemsford</w:t>
      </w:r>
      <w:proofErr w:type="spellEnd"/>
      <w:r>
        <w:t>, Suffolk.</w:t>
      </w:r>
    </w:p>
    <w:p w:rsidR="005F4DCD" w:rsidRDefault="005F4DCD" w:rsidP="005F4DCD">
      <w:pPr>
        <w:pStyle w:val="NoSpacing"/>
      </w:pPr>
    </w:p>
    <w:p w:rsidR="005F4DCD" w:rsidRDefault="005F4DCD" w:rsidP="005F4DCD">
      <w:pPr>
        <w:pStyle w:val="NoSpacing"/>
      </w:pPr>
    </w:p>
    <w:p w:rsidR="00AA5469" w:rsidRDefault="00AA5469" w:rsidP="00AA5469">
      <w:pPr>
        <w:pStyle w:val="NoSpacing"/>
      </w:pPr>
      <w:r>
        <w:tab/>
        <w:t>1440</w:t>
      </w:r>
      <w:r>
        <w:tab/>
        <w:t xml:space="preserve">William </w:t>
      </w:r>
      <w:proofErr w:type="spellStart"/>
      <w:r>
        <w:t>Spetylman</w:t>
      </w:r>
      <w:proofErr w:type="spellEnd"/>
      <w:r>
        <w:t xml:space="preserve"> of </w:t>
      </w:r>
      <w:proofErr w:type="spellStart"/>
      <w:r>
        <w:t>Glemsford</w:t>
      </w:r>
      <w:proofErr w:type="spellEnd"/>
      <w:r>
        <w:t>, Suffolk(q.v.), bequeathed her his best</w:t>
      </w:r>
    </w:p>
    <w:p w:rsidR="00AA5469" w:rsidRDefault="00AA5469" w:rsidP="00AA5469">
      <w:pPr>
        <w:pStyle w:val="NoSpacing"/>
      </w:pPr>
      <w:r>
        <w:tab/>
      </w:r>
      <w:r>
        <w:tab/>
        <w:t xml:space="preserve">table.  (“Sudbury Wills” </w:t>
      </w:r>
      <w:proofErr w:type="spellStart"/>
      <w:proofErr w:type="gramStart"/>
      <w:r>
        <w:t>vol.I</w:t>
      </w:r>
      <w:proofErr w:type="spellEnd"/>
      <w:proofErr w:type="gramEnd"/>
      <w:r>
        <w:t xml:space="preserve"> p.60)</w:t>
      </w:r>
    </w:p>
    <w:p w:rsidR="005F4DCD" w:rsidRDefault="005F4DCD" w:rsidP="005F4DCD">
      <w:pPr>
        <w:pStyle w:val="NoSpacing"/>
      </w:pPr>
      <w:r>
        <w:t xml:space="preserve">  5 Dec.1457</w:t>
      </w:r>
      <w:r>
        <w:tab/>
        <w:t>She made her Will.  (Redstone p.75)</w:t>
      </w:r>
    </w:p>
    <w:p w:rsidR="005F4DCD" w:rsidRDefault="005F4DCD" w:rsidP="005F4DCD">
      <w:pPr>
        <w:pStyle w:val="NoSpacing"/>
      </w:pPr>
      <w:r>
        <w:t xml:space="preserve">  9 Mar.1458</w:t>
      </w:r>
      <w:r>
        <w:tab/>
        <w:t xml:space="preserve">Probate of her Will.  (ibid.)  [ </w:t>
      </w:r>
      <w:proofErr w:type="spellStart"/>
      <w:r>
        <w:t>n.b.</w:t>
      </w:r>
      <w:proofErr w:type="spellEnd"/>
      <w:r>
        <w:t xml:space="preserve"> year is given as 1457]</w:t>
      </w:r>
    </w:p>
    <w:p w:rsidR="005F4DCD" w:rsidRDefault="005F4DCD" w:rsidP="005F4DCD">
      <w:pPr>
        <w:pStyle w:val="NoSpacing"/>
      </w:pPr>
    </w:p>
    <w:p w:rsidR="005F4DCD" w:rsidRDefault="005F4DCD" w:rsidP="005F4DCD">
      <w:pPr>
        <w:pStyle w:val="NoSpacing"/>
      </w:pPr>
    </w:p>
    <w:p w:rsidR="005F4DCD" w:rsidRDefault="005F4DCD" w:rsidP="005F4DCD">
      <w:pPr>
        <w:pStyle w:val="NoSpacing"/>
      </w:pPr>
      <w:r>
        <w:t>5 December 2013</w:t>
      </w:r>
    </w:p>
    <w:p w:rsidR="00AA5469" w:rsidRDefault="00AA5469" w:rsidP="005F4DCD">
      <w:pPr>
        <w:pStyle w:val="NoSpacing"/>
      </w:pPr>
      <w:r>
        <w:t>29 January 2016</w:t>
      </w:r>
      <w:bookmarkStart w:id="0" w:name="_GoBack"/>
      <w:bookmarkEnd w:id="0"/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4DCD" w:rsidRDefault="005F4DCD" w:rsidP="00920DE3">
      <w:pPr>
        <w:spacing w:after="0" w:line="240" w:lineRule="auto"/>
      </w:pPr>
      <w:r>
        <w:separator/>
      </w:r>
    </w:p>
  </w:endnote>
  <w:endnote w:type="continuationSeparator" w:id="0">
    <w:p w:rsidR="005F4DCD" w:rsidRDefault="005F4D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4DCD" w:rsidRDefault="005F4DCD" w:rsidP="00920DE3">
      <w:pPr>
        <w:spacing w:after="0" w:line="240" w:lineRule="auto"/>
      </w:pPr>
      <w:r>
        <w:separator/>
      </w:r>
    </w:p>
  </w:footnote>
  <w:footnote w:type="continuationSeparator" w:id="0">
    <w:p w:rsidR="005F4DCD" w:rsidRDefault="005F4D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DCD"/>
    <w:rsid w:val="00120749"/>
    <w:rsid w:val="002B2DB3"/>
    <w:rsid w:val="005F4DCD"/>
    <w:rsid w:val="00624CAE"/>
    <w:rsid w:val="00920DE3"/>
    <w:rsid w:val="00AA546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39E9D"/>
  <w15:docId w15:val="{B7A50B55-96F0-4140-8AAE-28857CBC5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3</cp:revision>
  <dcterms:created xsi:type="dcterms:W3CDTF">2013-12-17T20:23:00Z</dcterms:created>
  <dcterms:modified xsi:type="dcterms:W3CDTF">2016-01-29T20:28:00Z</dcterms:modified>
</cp:coreProperties>
</file>